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544" w:rsidRDefault="00561544" w:rsidP="00F13021">
      <w:pPr>
        <w:jc w:val="center"/>
        <w:rPr>
          <w:b/>
          <w:bCs/>
        </w:rPr>
      </w:pPr>
    </w:p>
    <w:p w:rsidR="00561544" w:rsidRDefault="00561544" w:rsidP="00F13021">
      <w:pPr>
        <w:jc w:val="center"/>
        <w:rPr>
          <w:b/>
          <w:bCs/>
        </w:rPr>
      </w:pPr>
    </w:p>
    <w:p w:rsidR="00561544" w:rsidRDefault="00561544" w:rsidP="00F13021">
      <w:pPr>
        <w:jc w:val="center"/>
        <w:rPr>
          <w:b/>
          <w:bCs/>
        </w:rPr>
      </w:pPr>
      <w:r>
        <w:rPr>
          <w:b/>
          <w:bCs/>
        </w:rPr>
        <w:t>“FIRSATLAR ÜLKESİ: MEKSİKA”</w:t>
      </w:r>
    </w:p>
    <w:p w:rsidR="00561544" w:rsidRPr="00F736F0" w:rsidRDefault="00561544" w:rsidP="00F13021">
      <w:pPr>
        <w:jc w:val="center"/>
        <w:rPr>
          <w:b/>
          <w:bCs/>
        </w:rPr>
      </w:pPr>
      <w:r>
        <w:rPr>
          <w:b/>
          <w:bCs/>
        </w:rPr>
        <w:t xml:space="preserve"> </w:t>
      </w:r>
      <w:r w:rsidRPr="00F736F0">
        <w:rPr>
          <w:b/>
          <w:bCs/>
        </w:rPr>
        <w:t>SEMİNERİ</w:t>
      </w:r>
    </w:p>
    <w:p w:rsidR="00561544" w:rsidRPr="00F736F0" w:rsidRDefault="00561544" w:rsidP="00F13021">
      <w:pPr>
        <w:jc w:val="center"/>
        <w:rPr>
          <w:b/>
          <w:bCs/>
        </w:rPr>
      </w:pPr>
      <w:r>
        <w:rPr>
          <w:b/>
          <w:bCs/>
        </w:rPr>
        <w:t>4 KASIM 2008</w:t>
      </w:r>
      <w:r w:rsidRPr="00F736F0">
        <w:rPr>
          <w:b/>
          <w:bCs/>
        </w:rPr>
        <w:t xml:space="preserve"> </w:t>
      </w:r>
      <w:r>
        <w:rPr>
          <w:b/>
          <w:bCs/>
        </w:rPr>
        <w:t>İstanbul</w:t>
      </w:r>
    </w:p>
    <w:p w:rsidR="00561544" w:rsidRPr="00F736F0" w:rsidRDefault="00561544" w:rsidP="00F13021">
      <w:pPr>
        <w:rPr>
          <w:b/>
          <w:bCs/>
        </w:rPr>
      </w:pPr>
    </w:p>
    <w:p w:rsidR="00561544" w:rsidRDefault="00561544" w:rsidP="00F13021">
      <w:pPr>
        <w:rPr>
          <w:b/>
          <w:bCs/>
        </w:rPr>
      </w:pPr>
    </w:p>
    <w:p w:rsidR="00561544" w:rsidRPr="007B59DE" w:rsidRDefault="00561544" w:rsidP="00F13021">
      <w:pPr>
        <w:rPr>
          <w:b/>
          <w:bCs/>
        </w:rPr>
      </w:pPr>
      <w:r w:rsidRPr="007B59DE">
        <w:rPr>
          <w:b/>
          <w:bCs/>
        </w:rPr>
        <w:t>PROGRAM</w:t>
      </w:r>
    </w:p>
    <w:p w:rsidR="00561544" w:rsidRPr="007B59DE" w:rsidRDefault="00561544" w:rsidP="00F13021"/>
    <w:p w:rsidR="00561544" w:rsidRPr="007B59DE" w:rsidRDefault="00561544" w:rsidP="00F13021">
      <w:r w:rsidRPr="007B59DE">
        <w:t>13.30- 14.00</w:t>
      </w:r>
      <w:r w:rsidRPr="007B59DE">
        <w:tab/>
        <w:t>Kayıt</w:t>
      </w:r>
    </w:p>
    <w:p w:rsidR="00561544" w:rsidRPr="007B59DE" w:rsidRDefault="00561544" w:rsidP="00F13021"/>
    <w:p w:rsidR="00561544" w:rsidRPr="007B59DE" w:rsidRDefault="00561544" w:rsidP="00F13021">
      <w:r>
        <w:t>14.00-14.20</w:t>
      </w:r>
      <w:r w:rsidRPr="007B59DE">
        <w:tab/>
        <w:t>Açılış Konuşmaları</w:t>
      </w:r>
    </w:p>
    <w:p w:rsidR="00561544" w:rsidRDefault="00561544" w:rsidP="00F13021">
      <w:r w:rsidRPr="007B59DE">
        <w:tab/>
      </w:r>
      <w:r w:rsidRPr="007B59DE">
        <w:tab/>
      </w:r>
      <w:r w:rsidRPr="007B59DE">
        <w:tab/>
      </w:r>
      <w:r w:rsidRPr="007B59DE">
        <w:tab/>
      </w:r>
    </w:p>
    <w:p w:rsidR="00561544" w:rsidRDefault="00561544" w:rsidP="00F13021">
      <w:pPr>
        <w:ind w:left="696" w:firstLine="720"/>
      </w:pPr>
      <w:r>
        <w:t>DTM  Temsilcisi (teyit bekleniyor)</w:t>
      </w:r>
    </w:p>
    <w:p w:rsidR="00561544" w:rsidRDefault="00561544" w:rsidP="00F13021">
      <w:pPr>
        <w:ind w:left="696" w:firstLine="720"/>
      </w:pPr>
    </w:p>
    <w:p w:rsidR="00561544" w:rsidRPr="007B59DE" w:rsidRDefault="00561544" w:rsidP="00F13021">
      <w:pPr>
        <w:ind w:left="696" w:firstLine="720"/>
      </w:pPr>
      <w:r w:rsidRPr="007B59DE">
        <w:t>Özel Sektör Açısından Meksika Pazarına İlişkin Değerlendirme</w:t>
      </w:r>
    </w:p>
    <w:p w:rsidR="00561544" w:rsidRPr="007B59DE" w:rsidRDefault="00561544" w:rsidP="00F13021">
      <w:pPr>
        <w:ind w:left="708" w:firstLine="708"/>
      </w:pPr>
      <w:r w:rsidRPr="007B59DE">
        <w:t>Murat AKYÜZ</w:t>
      </w:r>
    </w:p>
    <w:p w:rsidR="00561544" w:rsidRPr="007B59DE" w:rsidRDefault="00561544" w:rsidP="00F13021">
      <w:r w:rsidRPr="007B59DE">
        <w:tab/>
      </w:r>
      <w:r w:rsidRPr="007B59DE">
        <w:tab/>
        <w:t>İstanbul Kimyevi Maddeler ve Mamulleri İhr. Bir. Yönetim Kurulu Bşk.</w:t>
      </w:r>
    </w:p>
    <w:p w:rsidR="00561544" w:rsidRPr="007B59DE" w:rsidRDefault="00561544" w:rsidP="00F13021">
      <w:r w:rsidRPr="007B59DE">
        <w:tab/>
      </w:r>
      <w:r w:rsidRPr="007B59DE">
        <w:tab/>
        <w:t xml:space="preserve"> </w:t>
      </w:r>
    </w:p>
    <w:p w:rsidR="00561544" w:rsidRPr="007B59DE" w:rsidRDefault="00561544" w:rsidP="00F13021">
      <w:r>
        <w:t>14.20</w:t>
      </w:r>
      <w:r w:rsidRPr="007B59DE">
        <w:t>-15.00</w:t>
      </w:r>
      <w:r w:rsidRPr="007B59DE">
        <w:tab/>
        <w:t>Türkiye Meksika Arasındaki Ekonomik Ve Ticari İşbirliği Fırsatları</w:t>
      </w:r>
    </w:p>
    <w:p w:rsidR="00561544" w:rsidRPr="007B59DE" w:rsidRDefault="00561544" w:rsidP="00F13021">
      <w:r w:rsidRPr="007B59DE">
        <w:tab/>
      </w:r>
      <w:r w:rsidRPr="007B59DE">
        <w:tab/>
        <w:t>Varol Ziya DERELİ</w:t>
      </w:r>
    </w:p>
    <w:p w:rsidR="00561544" w:rsidRPr="007B59DE" w:rsidRDefault="00561544" w:rsidP="00F13021">
      <w:r w:rsidRPr="007B59DE">
        <w:tab/>
      </w:r>
      <w:r w:rsidRPr="007B59DE">
        <w:tab/>
        <w:t>Türk-Meksika İş Konseyi Başkanı (DEİK)</w:t>
      </w:r>
    </w:p>
    <w:p w:rsidR="00561544" w:rsidRDefault="00561544" w:rsidP="00F13021">
      <w:r w:rsidRPr="007B59DE">
        <w:tab/>
      </w:r>
      <w:r w:rsidRPr="007B59DE">
        <w:tab/>
        <w:t>Meksika’nın İstanbul Fahri Konsolosu</w:t>
      </w:r>
    </w:p>
    <w:p w:rsidR="00561544" w:rsidRDefault="00561544" w:rsidP="00F13021">
      <w:r>
        <w:tab/>
      </w:r>
    </w:p>
    <w:p w:rsidR="00561544" w:rsidRDefault="00561544" w:rsidP="00F13021">
      <w:r>
        <w:t>14.45-15.15</w:t>
      </w:r>
      <w:r>
        <w:tab/>
        <w:t>Kahve Molası</w:t>
      </w:r>
    </w:p>
    <w:p w:rsidR="00561544" w:rsidRDefault="00561544" w:rsidP="00F13021"/>
    <w:p w:rsidR="00561544" w:rsidRDefault="00561544" w:rsidP="00F13021">
      <w:r>
        <w:t>15.15-15.45</w:t>
      </w:r>
      <w:r>
        <w:tab/>
        <w:t>Meksika Pazarına İlişkin Genel Değerlendirme</w:t>
      </w:r>
    </w:p>
    <w:p w:rsidR="00561544" w:rsidRDefault="00561544" w:rsidP="00F13021">
      <w:r>
        <w:t xml:space="preserve">                     </w:t>
      </w:r>
      <w:r>
        <w:tab/>
        <w:t>Esin ŞEN-Şube Müdürü (İGEME)</w:t>
      </w:r>
    </w:p>
    <w:p w:rsidR="00561544" w:rsidRDefault="00561544" w:rsidP="00F13021">
      <w:r>
        <w:tab/>
      </w:r>
    </w:p>
    <w:p w:rsidR="00561544" w:rsidRDefault="00561544" w:rsidP="00F13021">
      <w:r>
        <w:t>15.45-16.15</w:t>
      </w:r>
      <w:r>
        <w:tab/>
        <w:t>Meksika Sanayi Ürünleri Açısından Pazar Potansiyeli</w:t>
      </w:r>
    </w:p>
    <w:p w:rsidR="00561544" w:rsidRDefault="00561544" w:rsidP="00F13021">
      <w:pPr>
        <w:ind w:left="1416"/>
      </w:pPr>
      <w:r>
        <w:t>Hasan KÖSE –Uzman(İGEME)</w:t>
      </w:r>
    </w:p>
    <w:p w:rsidR="00561544" w:rsidRDefault="00561544" w:rsidP="00F13021"/>
    <w:p w:rsidR="00561544" w:rsidRDefault="00561544" w:rsidP="00F13021">
      <w:r>
        <w:t>16.15-16.45</w:t>
      </w:r>
      <w:r>
        <w:tab/>
        <w:t>Meksika Tarım ve Gıda sanayi Açısından Pazar Potansiyeli</w:t>
      </w:r>
    </w:p>
    <w:p w:rsidR="00561544" w:rsidRDefault="00561544" w:rsidP="00F13021">
      <w:pPr>
        <w:ind w:left="1416"/>
      </w:pPr>
      <w:r>
        <w:t>Çağatay ÖZDEN –Uzman(İGEME)</w:t>
      </w:r>
    </w:p>
    <w:p w:rsidR="00561544" w:rsidRDefault="00561544" w:rsidP="00F13021"/>
    <w:p w:rsidR="00561544" w:rsidRDefault="00561544" w:rsidP="00F13021">
      <w:r>
        <w:t xml:space="preserve">17.00-17.30 </w:t>
      </w:r>
      <w:r>
        <w:tab/>
        <w:t>Soru-Cevap</w:t>
      </w:r>
    </w:p>
    <w:p w:rsidR="00561544" w:rsidRPr="003B45CF" w:rsidRDefault="00561544" w:rsidP="00F13021">
      <w:pPr>
        <w:pStyle w:val="BodyText2"/>
        <w:spacing w:line="240" w:lineRule="auto"/>
        <w:rPr>
          <w:caps/>
          <w:sz w:val="22"/>
          <w:szCs w:val="22"/>
        </w:rPr>
      </w:pPr>
    </w:p>
    <w:p w:rsidR="00561544" w:rsidRDefault="00561544"/>
    <w:sectPr w:rsidR="00561544" w:rsidSect="00DE1BA2">
      <w:headerReference w:type="default" r:id="rId6"/>
      <w:footerReference w:type="default" r:id="rId7"/>
      <w:pgSz w:w="11906" w:h="16838" w:code="9"/>
      <w:pgMar w:top="1417" w:right="1417" w:bottom="1417" w:left="1417" w:header="437" w:footer="0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1544" w:rsidRDefault="00561544" w:rsidP="00F13021">
      <w:r>
        <w:separator/>
      </w:r>
    </w:p>
  </w:endnote>
  <w:endnote w:type="continuationSeparator" w:id="1">
    <w:p w:rsidR="00561544" w:rsidRDefault="00561544" w:rsidP="00F130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544" w:rsidRPr="00D77A3F" w:rsidRDefault="00561544">
    <w:pPr>
      <w:rPr>
        <w:sz w:val="18"/>
        <w:szCs w:val="18"/>
      </w:rPr>
    </w:pPr>
  </w:p>
  <w:p w:rsidR="00561544" w:rsidRPr="00E51291" w:rsidRDefault="00561544">
    <w:pPr>
      <w:pStyle w:val="Footer"/>
    </w:pPr>
  </w:p>
  <w:p w:rsidR="00561544" w:rsidRDefault="00561544">
    <w:pPr>
      <w:pStyle w:val="Footer"/>
    </w:pPr>
  </w:p>
  <w:p w:rsidR="00561544" w:rsidRDefault="005615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1544" w:rsidRDefault="00561544" w:rsidP="00F13021">
      <w:r>
        <w:separator/>
      </w:r>
    </w:p>
  </w:footnote>
  <w:footnote w:type="continuationSeparator" w:id="1">
    <w:p w:rsidR="00561544" w:rsidRDefault="00561544" w:rsidP="00F130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544" w:rsidRDefault="00561544" w:rsidP="00E0355A">
    <w:pPr>
      <w:rPr>
        <w:b/>
        <w:bCs/>
        <w:noProof/>
      </w:rPr>
    </w:pPr>
  </w:p>
  <w:p w:rsidR="00561544" w:rsidRDefault="00561544" w:rsidP="00AC7107">
    <w:pPr>
      <w:jc w:val="center"/>
      <w:rPr>
        <w:b/>
        <w:bCs/>
        <w:noProof/>
      </w:rPr>
    </w:pPr>
  </w:p>
  <w:p w:rsidR="00561544" w:rsidRDefault="00561544" w:rsidP="00C62067">
    <w:pPr>
      <w:pStyle w:val="Header"/>
    </w:pPr>
  </w:p>
  <w:p w:rsidR="00561544" w:rsidRDefault="00561544" w:rsidP="00C62067">
    <w:pPr>
      <w:pStyle w:val="Header"/>
    </w:pPr>
  </w:p>
  <w:p w:rsidR="00561544" w:rsidRPr="00E51291" w:rsidRDefault="00561544" w:rsidP="00C6206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3021"/>
    <w:rsid w:val="000C347D"/>
    <w:rsid w:val="00100F02"/>
    <w:rsid w:val="001D5689"/>
    <w:rsid w:val="002A7782"/>
    <w:rsid w:val="002F6ABB"/>
    <w:rsid w:val="00371D27"/>
    <w:rsid w:val="00390BA5"/>
    <w:rsid w:val="003B45CF"/>
    <w:rsid w:val="00414067"/>
    <w:rsid w:val="00437567"/>
    <w:rsid w:val="004B21FF"/>
    <w:rsid w:val="00522F29"/>
    <w:rsid w:val="00546543"/>
    <w:rsid w:val="00561544"/>
    <w:rsid w:val="007336F8"/>
    <w:rsid w:val="007B59DE"/>
    <w:rsid w:val="00871406"/>
    <w:rsid w:val="008D2308"/>
    <w:rsid w:val="00911996"/>
    <w:rsid w:val="00912460"/>
    <w:rsid w:val="009C07E7"/>
    <w:rsid w:val="00AC7107"/>
    <w:rsid w:val="00AE41D6"/>
    <w:rsid w:val="00C05661"/>
    <w:rsid w:val="00C62067"/>
    <w:rsid w:val="00C972B3"/>
    <w:rsid w:val="00D44E9F"/>
    <w:rsid w:val="00D458C6"/>
    <w:rsid w:val="00D77A3F"/>
    <w:rsid w:val="00DE1BA2"/>
    <w:rsid w:val="00E0355A"/>
    <w:rsid w:val="00E51291"/>
    <w:rsid w:val="00E70429"/>
    <w:rsid w:val="00E82BAA"/>
    <w:rsid w:val="00EB511B"/>
    <w:rsid w:val="00F02288"/>
    <w:rsid w:val="00F13021"/>
    <w:rsid w:val="00F631C8"/>
    <w:rsid w:val="00F71C8F"/>
    <w:rsid w:val="00F736F0"/>
    <w:rsid w:val="00F73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02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13021"/>
    <w:pPr>
      <w:keepNext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F13021"/>
    <w:pPr>
      <w:keepNext/>
      <w:jc w:val="center"/>
      <w:outlineLvl w:val="2"/>
    </w:pPr>
    <w:rPr>
      <w:rFonts w:ascii="Tahoma" w:hAnsi="Tahoma" w:cs="Tahoma"/>
      <w:b/>
      <w:bCs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F13021"/>
    <w:rPr>
      <w:rFonts w:ascii="Arial" w:hAnsi="Arial" w:cs="Arial"/>
      <w:b/>
      <w:bCs/>
      <w:sz w:val="24"/>
      <w:szCs w:val="24"/>
      <w:lang w:eastAsia="tr-TR"/>
    </w:rPr>
  </w:style>
  <w:style w:type="character" w:customStyle="1" w:styleId="Heading3Char">
    <w:name w:val="Heading 3 Char"/>
    <w:basedOn w:val="DefaultParagraphFont"/>
    <w:link w:val="Heading3"/>
    <w:uiPriority w:val="99"/>
    <w:rsid w:val="00F13021"/>
    <w:rPr>
      <w:rFonts w:ascii="Tahoma" w:hAnsi="Tahoma" w:cs="Tahoma"/>
      <w:b/>
      <w:bCs/>
      <w:sz w:val="24"/>
      <w:szCs w:val="24"/>
      <w:lang w:eastAsia="tr-TR"/>
    </w:rPr>
  </w:style>
  <w:style w:type="paragraph" w:styleId="Header">
    <w:name w:val="header"/>
    <w:basedOn w:val="Normal"/>
    <w:link w:val="HeaderChar"/>
    <w:uiPriority w:val="99"/>
    <w:rsid w:val="00F1302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3021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F1302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3021"/>
    <w:rPr>
      <w:rFonts w:ascii="Times New Roman" w:hAnsi="Times New Roman" w:cs="Times New Roman"/>
      <w:sz w:val="24"/>
      <w:szCs w:val="24"/>
      <w:lang w:eastAsia="tr-TR"/>
    </w:rPr>
  </w:style>
  <w:style w:type="paragraph" w:styleId="BodyText2">
    <w:name w:val="Body Text 2"/>
    <w:basedOn w:val="Normal"/>
    <w:link w:val="BodyText2Char"/>
    <w:uiPriority w:val="99"/>
    <w:rsid w:val="00F1302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13021"/>
    <w:rPr>
      <w:rFonts w:ascii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125</Words>
  <Characters>719</Characters>
  <Application>Microsoft Office Outlook</Application>
  <DocSecurity>0</DocSecurity>
  <Lines>0</Lines>
  <Paragraphs>0</Paragraphs>
  <ScaleCrop>false</ScaleCrop>
  <Company>immib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“FIRSATLAR ÜLKESİ: MEKSİKA”</dc:title>
  <dc:subject/>
  <dc:creator>oncuy</dc:creator>
  <cp:keywords/>
  <dc:description/>
  <cp:lastModifiedBy>handek</cp:lastModifiedBy>
  <cp:revision>2</cp:revision>
  <dcterms:created xsi:type="dcterms:W3CDTF">2008-10-30T14:34:00Z</dcterms:created>
  <dcterms:modified xsi:type="dcterms:W3CDTF">2008-10-30T14:34:00Z</dcterms:modified>
</cp:coreProperties>
</file>